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AD" w:rsidRPr="00C96664" w:rsidRDefault="00B406AD" w:rsidP="00C96664">
      <w:pPr>
        <w:jc w:val="center"/>
        <w:rPr>
          <w:b/>
          <w:bCs/>
        </w:rPr>
      </w:pPr>
      <w:r w:rsidRPr="00C96664">
        <w:rPr>
          <w:b/>
          <w:bCs/>
        </w:rPr>
        <w:t>ТЕХНИЧЕСКО ПРЕДЛОЖЕНИЕ</w:t>
      </w:r>
    </w:p>
    <w:p w:rsidR="00B406AD" w:rsidRPr="005C7942" w:rsidRDefault="00B406AD" w:rsidP="00CF2B7B">
      <w:pPr>
        <w:tabs>
          <w:tab w:val="left" w:pos="3226"/>
        </w:tabs>
        <w:spacing w:before="360"/>
        <w:rPr>
          <w:sz w:val="20"/>
          <w:szCs w:val="20"/>
        </w:rPr>
      </w:pPr>
      <w:r w:rsidRPr="005C7942">
        <w:rPr>
          <w:sz w:val="20"/>
          <w:szCs w:val="20"/>
        </w:rPr>
        <w:t xml:space="preserve">ПРЕДСТАВЕНО ОТ: </w:t>
      </w:r>
      <w:r>
        <w:rPr>
          <w:sz w:val="20"/>
          <w:szCs w:val="20"/>
        </w:rPr>
        <w:tab/>
      </w:r>
    </w:p>
    <w:p w:rsidR="00B406AD" w:rsidRPr="00571662" w:rsidRDefault="00B406AD" w:rsidP="006B68B7">
      <w:pPr>
        <w:pBdr>
          <w:top w:val="dotted" w:sz="4" w:space="2" w:color="auto"/>
        </w:pBdr>
        <w:ind w:left="1843"/>
        <w:jc w:val="center"/>
        <w:rPr>
          <w:i/>
          <w:iCs/>
          <w:vertAlign w:val="superscript"/>
        </w:rPr>
      </w:pPr>
      <w:r w:rsidRPr="00571662">
        <w:rPr>
          <w:i/>
          <w:iCs/>
          <w:vertAlign w:val="superscript"/>
        </w:rPr>
        <w:t>(Наименование на участника и ЕИК или друга идентификация)</w:t>
      </w:r>
    </w:p>
    <w:p w:rsidR="00B406AD" w:rsidRPr="00083E61" w:rsidRDefault="00B406AD" w:rsidP="00CF2B7B">
      <w:pPr>
        <w:spacing w:before="60"/>
        <w:ind w:firstLine="709"/>
        <w:jc w:val="both"/>
      </w:pPr>
      <w:r w:rsidRPr="00BE49DE">
        <w:rPr>
          <w:lang w:eastAsia="en-US"/>
        </w:rPr>
        <w:t xml:space="preserve">С настоящото Ви представяме техническо предложение за изпълнение на обявената от </w:t>
      </w:r>
      <w:r>
        <w:rPr>
          <w:lang w:eastAsia="en-US"/>
        </w:rPr>
        <w:t>възложителя</w:t>
      </w:r>
      <w:r w:rsidRPr="00BE49DE">
        <w:rPr>
          <w:lang w:eastAsia="en-US"/>
        </w:rPr>
        <w:t xml:space="preserve"> обществена поръчка с предмет: </w:t>
      </w:r>
      <w:r w:rsidRPr="00083E61">
        <w:rPr>
          <w:b/>
          <w:bCs/>
        </w:rPr>
        <w:t>„Периодични доставки на хранителни продукти за нуждите на “Университетска многопрофилна болница за активно лечение – Пловдив” АД по обособени позиции”</w:t>
      </w:r>
      <w:r>
        <w:rPr>
          <w:b/>
          <w:bCs/>
        </w:rPr>
        <w:t xml:space="preserve">, </w:t>
      </w:r>
      <w:r w:rsidRPr="00083E61">
        <w:rPr>
          <w:b/>
          <w:bCs/>
        </w:rPr>
        <w:t xml:space="preserve">Обособена позиция № </w:t>
      </w:r>
      <w:r w:rsidRPr="002046AF">
        <w:rPr>
          <w:b/>
          <w:bCs/>
        </w:rPr>
        <w:t>7 „Месо и месни продукти, колбаси и деликатеси, риба“</w:t>
      </w:r>
    </w:p>
    <w:p w:rsidR="00B406AD" w:rsidRPr="00CF2B7B" w:rsidRDefault="00B406AD" w:rsidP="00CF2B7B">
      <w:pPr>
        <w:spacing w:before="120"/>
        <w:ind w:firstLine="567"/>
        <w:jc w:val="both"/>
        <w:rPr>
          <w:lang w:eastAsia="en-US"/>
        </w:rPr>
      </w:pPr>
      <w:r>
        <w:rPr>
          <w:lang w:eastAsia="en-US"/>
        </w:rPr>
        <w:t>Ще</w:t>
      </w:r>
      <w:r w:rsidRPr="00083E61">
        <w:rPr>
          <w:lang w:eastAsia="en-US"/>
        </w:rPr>
        <w:t xml:space="preserve"> изпълним предмета на поръчката в съответствие с всички предварително обявени условия и изисквания на възложителя</w:t>
      </w:r>
      <w:r>
        <w:rPr>
          <w:lang w:eastAsia="en-US"/>
        </w:rPr>
        <w:t>, обективирани в техническите спецификации и проекта на договор, както и при спазване на нормативните изисквания.</w:t>
      </w:r>
    </w:p>
    <w:p w:rsidR="00B406AD" w:rsidRPr="00083E61" w:rsidRDefault="00B406AD" w:rsidP="00F4017C">
      <w:pPr>
        <w:spacing w:before="60" w:after="60"/>
        <w:ind w:firstLine="567"/>
        <w:jc w:val="both"/>
        <w:rPr>
          <w:b/>
          <w:bCs/>
        </w:rPr>
      </w:pPr>
      <w:r w:rsidRPr="00083E61">
        <w:rPr>
          <w:b/>
          <w:bCs/>
        </w:rPr>
        <w:t>1.</w:t>
      </w:r>
      <w:r w:rsidRPr="00083E61">
        <w:t xml:space="preserve"> Ще приемаме писмените заявки  от страна на възложителя всеки работен ден. </w:t>
      </w:r>
      <w:r w:rsidRPr="00083E61">
        <w:rPr>
          <w:b/>
          <w:bCs/>
        </w:rPr>
        <w:t>Контактна информация за подаване на заявки:</w:t>
      </w:r>
      <w:r>
        <w:rPr>
          <w:rStyle w:val="FootnoteReference"/>
          <w:b/>
          <w:bCs/>
        </w:rPr>
        <w:footnoteReference w:id="1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7194"/>
      </w:tblGrid>
      <w:tr w:rsidR="00B406AD" w:rsidRPr="00083E61">
        <w:trPr>
          <w:trHeight w:val="284"/>
        </w:trPr>
        <w:tc>
          <w:tcPr>
            <w:tcW w:w="2660" w:type="dxa"/>
            <w:vAlign w:val="center"/>
          </w:tcPr>
          <w:p w:rsidR="00B406AD" w:rsidRPr="00553949" w:rsidRDefault="00B406AD" w:rsidP="00553949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553949">
              <w:rPr>
                <w:b/>
                <w:bCs/>
                <w:sz w:val="20"/>
                <w:szCs w:val="20"/>
              </w:rPr>
              <w:t>Лице за контакт:</w:t>
            </w:r>
          </w:p>
        </w:tc>
        <w:tc>
          <w:tcPr>
            <w:tcW w:w="7196" w:type="dxa"/>
            <w:vAlign w:val="center"/>
          </w:tcPr>
          <w:p w:rsidR="00B406AD" w:rsidRPr="00553949" w:rsidRDefault="00B406AD" w:rsidP="00553949">
            <w:pPr>
              <w:jc w:val="right"/>
              <w:rPr>
                <w:sz w:val="22"/>
                <w:szCs w:val="22"/>
              </w:rPr>
            </w:pPr>
          </w:p>
        </w:tc>
      </w:tr>
      <w:tr w:rsidR="00B406AD" w:rsidRPr="00083E61">
        <w:trPr>
          <w:trHeight w:val="284"/>
        </w:trPr>
        <w:tc>
          <w:tcPr>
            <w:tcW w:w="2660" w:type="dxa"/>
            <w:vAlign w:val="center"/>
          </w:tcPr>
          <w:p w:rsidR="00B406AD" w:rsidRPr="00553949" w:rsidRDefault="00B406AD" w:rsidP="00553949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553949">
              <w:rPr>
                <w:b/>
                <w:bCs/>
                <w:sz w:val="20"/>
                <w:szCs w:val="20"/>
              </w:rPr>
              <w:t>Телефонен номер:</w:t>
            </w:r>
          </w:p>
        </w:tc>
        <w:tc>
          <w:tcPr>
            <w:tcW w:w="7196" w:type="dxa"/>
            <w:vAlign w:val="center"/>
          </w:tcPr>
          <w:p w:rsidR="00B406AD" w:rsidRPr="00553949" w:rsidRDefault="00B406AD" w:rsidP="00553949">
            <w:pPr>
              <w:jc w:val="right"/>
              <w:rPr>
                <w:sz w:val="22"/>
                <w:szCs w:val="22"/>
              </w:rPr>
            </w:pPr>
          </w:p>
        </w:tc>
      </w:tr>
      <w:tr w:rsidR="00B406AD" w:rsidRPr="00083E61">
        <w:trPr>
          <w:trHeight w:val="284"/>
        </w:trPr>
        <w:tc>
          <w:tcPr>
            <w:tcW w:w="2660" w:type="dxa"/>
            <w:vAlign w:val="center"/>
          </w:tcPr>
          <w:p w:rsidR="00B406AD" w:rsidRPr="00553949" w:rsidRDefault="00B406AD" w:rsidP="00553949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553949">
              <w:rPr>
                <w:b/>
                <w:bCs/>
                <w:sz w:val="20"/>
                <w:szCs w:val="20"/>
              </w:rPr>
              <w:t xml:space="preserve">Електронна поща: </w:t>
            </w:r>
          </w:p>
        </w:tc>
        <w:tc>
          <w:tcPr>
            <w:tcW w:w="7196" w:type="dxa"/>
            <w:vAlign w:val="center"/>
          </w:tcPr>
          <w:p w:rsidR="00B406AD" w:rsidRPr="00553949" w:rsidRDefault="00B406AD" w:rsidP="00553949">
            <w:pPr>
              <w:jc w:val="right"/>
              <w:rPr>
                <w:sz w:val="22"/>
                <w:szCs w:val="22"/>
              </w:rPr>
            </w:pPr>
          </w:p>
        </w:tc>
      </w:tr>
      <w:tr w:rsidR="00B406AD" w:rsidRPr="00083E61">
        <w:trPr>
          <w:trHeight w:val="284"/>
        </w:trPr>
        <w:tc>
          <w:tcPr>
            <w:tcW w:w="2660" w:type="dxa"/>
            <w:vAlign w:val="center"/>
          </w:tcPr>
          <w:p w:rsidR="00B406AD" w:rsidRPr="00553949" w:rsidRDefault="00B406AD" w:rsidP="00553949">
            <w:pPr>
              <w:ind w:firstLine="567"/>
              <w:jc w:val="right"/>
              <w:rPr>
                <w:b/>
                <w:bCs/>
                <w:sz w:val="20"/>
                <w:szCs w:val="20"/>
              </w:rPr>
            </w:pPr>
            <w:r w:rsidRPr="00553949">
              <w:rPr>
                <w:b/>
                <w:bCs/>
                <w:sz w:val="20"/>
                <w:szCs w:val="20"/>
              </w:rPr>
              <w:t>*Факс номер:</w:t>
            </w:r>
          </w:p>
        </w:tc>
        <w:tc>
          <w:tcPr>
            <w:tcW w:w="7196" w:type="dxa"/>
            <w:vAlign w:val="center"/>
          </w:tcPr>
          <w:p w:rsidR="00B406AD" w:rsidRPr="00553949" w:rsidRDefault="00B406AD" w:rsidP="00553949">
            <w:pPr>
              <w:jc w:val="right"/>
              <w:rPr>
                <w:sz w:val="22"/>
                <w:szCs w:val="22"/>
              </w:rPr>
            </w:pPr>
          </w:p>
        </w:tc>
      </w:tr>
    </w:tbl>
    <w:p w:rsidR="00B406AD" w:rsidRPr="00083E61" w:rsidRDefault="00B406AD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2. </w:t>
      </w:r>
      <w:r w:rsidRPr="00083E61">
        <w:rPr>
          <w:lang w:eastAsia="en-US"/>
        </w:rPr>
        <w:t>Ще изпълняваме</w:t>
      </w:r>
      <w:r w:rsidRPr="00083E61">
        <w:rPr>
          <w:b/>
          <w:bCs/>
          <w:lang w:eastAsia="en-US"/>
        </w:rPr>
        <w:t xml:space="preserve"> </w:t>
      </w:r>
      <w:r w:rsidRPr="00083E61">
        <w:rPr>
          <w:lang w:eastAsia="en-US"/>
        </w:rPr>
        <w:t xml:space="preserve">договора за възлагане на поръчката </w:t>
      </w:r>
      <w:r>
        <w:rPr>
          <w:lang w:eastAsia="en-US"/>
        </w:rPr>
        <w:t>за срока, определен от възложителя като</w:t>
      </w:r>
      <w:r w:rsidRPr="00083E61">
        <w:rPr>
          <w:lang w:eastAsia="en-US"/>
        </w:rPr>
        <w:t xml:space="preserve"> </w:t>
      </w:r>
      <w:r>
        <w:rPr>
          <w:lang w:eastAsia="en-US"/>
        </w:rPr>
        <w:t>п</w:t>
      </w:r>
      <w:r w:rsidRPr="00083E61">
        <w:rPr>
          <w:lang w:eastAsia="en-US"/>
        </w:rPr>
        <w:t xml:space="preserve">ри изпълнение на дейностите, предмет на възлагане ще спазваме всички срокове, поставени от възложителя и описани в договора. </w:t>
      </w:r>
    </w:p>
    <w:p w:rsidR="00B406AD" w:rsidRDefault="00B406AD" w:rsidP="00F4017C">
      <w:pPr>
        <w:spacing w:before="60" w:after="60"/>
        <w:ind w:firstLine="567"/>
        <w:jc w:val="both"/>
        <w:rPr>
          <w:lang w:eastAsia="en-US"/>
        </w:rPr>
      </w:pPr>
      <w:r w:rsidRPr="00083E61">
        <w:rPr>
          <w:b/>
          <w:bCs/>
          <w:lang w:eastAsia="en-US"/>
        </w:rPr>
        <w:t xml:space="preserve">3. </w:t>
      </w:r>
      <w:r w:rsidRPr="00D46D54">
        <w:rPr>
          <w:lang w:eastAsia="en-US"/>
        </w:rPr>
        <w:t>Предлагаме следната</w:t>
      </w:r>
      <w:r w:rsidRPr="00CF2B7B">
        <w:rPr>
          <w:lang w:eastAsia="en-US"/>
        </w:rPr>
        <w:t xml:space="preserve"> номенклатура от продукти</w:t>
      </w:r>
      <w:r>
        <w:rPr>
          <w:lang w:eastAsia="en-US"/>
        </w:rPr>
        <w:t>,</w:t>
      </w:r>
      <w:r w:rsidRPr="00D46D54">
        <w:t xml:space="preserve"> </w:t>
      </w:r>
      <w:r w:rsidRPr="00D46D54">
        <w:rPr>
          <w:lang w:eastAsia="en-US"/>
        </w:rPr>
        <w:t>които са в пълно съответствие с техническите спецификаци</w:t>
      </w:r>
      <w:r>
        <w:rPr>
          <w:lang w:eastAsia="en-US"/>
        </w:rPr>
        <w:t>и и изискванията на възложителя, за което прилагаме и доказателствени документи.</w:t>
      </w:r>
      <w:r w:rsidRPr="00B558F7">
        <w:rPr>
          <w:rStyle w:val="FootnoteReference"/>
          <w:b/>
          <w:bCs/>
          <w:lang w:eastAsia="en-US"/>
        </w:rPr>
        <w:footnoteReference w:id="2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8"/>
        <w:gridCol w:w="3307"/>
        <w:gridCol w:w="3075"/>
        <w:gridCol w:w="3034"/>
      </w:tblGrid>
      <w:tr w:rsidR="00B406AD">
        <w:tc>
          <w:tcPr>
            <w:tcW w:w="438" w:type="dxa"/>
            <w:shd w:val="clear" w:color="auto" w:fill="D9D9D9"/>
          </w:tcPr>
          <w:p w:rsidR="00B406AD" w:rsidRPr="00553949" w:rsidRDefault="00B406AD" w:rsidP="0055394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53949"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307" w:type="dxa"/>
            <w:shd w:val="clear" w:color="auto" w:fill="D9D9D9"/>
          </w:tcPr>
          <w:p w:rsidR="00B406AD" w:rsidRPr="00553949" w:rsidRDefault="00B406AD" w:rsidP="0055394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53949">
              <w:rPr>
                <w:b/>
                <w:bCs/>
                <w:sz w:val="22"/>
                <w:szCs w:val="22"/>
                <w:lang w:eastAsia="en-US"/>
              </w:rPr>
              <w:t>Продукт съгласно техническите спецификации</w:t>
            </w:r>
          </w:p>
        </w:tc>
        <w:tc>
          <w:tcPr>
            <w:tcW w:w="3075" w:type="dxa"/>
            <w:shd w:val="clear" w:color="auto" w:fill="D9D9D9"/>
          </w:tcPr>
          <w:p w:rsidR="00B406AD" w:rsidRPr="00553949" w:rsidRDefault="00B406AD" w:rsidP="0055394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53949">
              <w:rPr>
                <w:b/>
                <w:bCs/>
                <w:sz w:val="22"/>
                <w:szCs w:val="22"/>
                <w:lang w:eastAsia="en-US"/>
              </w:rPr>
              <w:t>Производител и търговско наименование</w:t>
            </w:r>
          </w:p>
        </w:tc>
        <w:tc>
          <w:tcPr>
            <w:tcW w:w="3034" w:type="dxa"/>
            <w:shd w:val="clear" w:color="auto" w:fill="D9D9D9"/>
          </w:tcPr>
          <w:p w:rsidR="00B406AD" w:rsidRPr="00553949" w:rsidRDefault="00B406AD" w:rsidP="00553949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553949">
              <w:rPr>
                <w:b/>
                <w:bCs/>
                <w:sz w:val="22"/>
                <w:szCs w:val="22"/>
                <w:lang w:eastAsia="en-US"/>
              </w:rPr>
              <w:t>Приложени документи</w:t>
            </w: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Бут, свински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Шол, телешки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Врат, свински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Кайма, смес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Кайма, Утвърден стандарт Стара планина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Карначета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Кебапчета/кюфтета 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Кебапчета/кюфтета, Утвърден стандарт Стара планина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Шишче, свинско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Бут, пилешки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Филе, пилешко от гърди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Пържола, пилешка от бут без кожа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Шишче, пилешко от гърди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Кюфтета/кебапчета, пилешко месо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</w:tcPr>
          <w:p w:rsidR="00B406AD" w:rsidRPr="00553949" w:rsidRDefault="00B406AD" w:rsidP="00553949">
            <w:pPr>
              <w:jc w:val="both"/>
              <w:rPr>
                <w:b/>
                <w:bCs/>
                <w:sz w:val="22"/>
                <w:szCs w:val="22"/>
              </w:rPr>
            </w:pPr>
            <w:r w:rsidRPr="00553949">
              <w:rPr>
                <w:b/>
                <w:bCs/>
                <w:sz w:val="22"/>
                <w:szCs w:val="22"/>
              </w:rPr>
              <w:t>Малотрайни колбаси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Кренвирши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Наденица, македонска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Колбас, телешки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Колбас, шунков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</w:tcPr>
          <w:p w:rsidR="00B406AD" w:rsidRPr="00553949" w:rsidRDefault="00B406AD" w:rsidP="00553949">
            <w:pPr>
              <w:jc w:val="both"/>
              <w:rPr>
                <w:b/>
                <w:bCs/>
              </w:rPr>
            </w:pPr>
            <w:r w:rsidRPr="00553949">
              <w:rPr>
                <w:b/>
                <w:bCs/>
              </w:rPr>
              <w:t>Трайни, полутрайни и деликатеси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Бабек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Луканка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Салам, луканков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 xml:space="preserve">Салам, траен 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Бут, свински, пушен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Филе, пуешко, пушено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2046AF">
              <w:t>Шунка от свински бут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307" w:type="dxa"/>
          </w:tcPr>
          <w:p w:rsidR="00B406AD" w:rsidRPr="00553949" w:rsidRDefault="00B406AD" w:rsidP="00553949">
            <w:pPr>
              <w:jc w:val="both"/>
              <w:rPr>
                <w:b/>
                <w:bCs/>
              </w:rPr>
            </w:pPr>
            <w:r w:rsidRPr="00553949">
              <w:rPr>
                <w:b/>
                <w:bCs/>
              </w:rPr>
              <w:t>Риба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Скумрия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B406AD">
        <w:tc>
          <w:tcPr>
            <w:tcW w:w="438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  <w:r w:rsidRPr="00553949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3307" w:type="dxa"/>
          </w:tcPr>
          <w:p w:rsidR="00B406AD" w:rsidRPr="002046AF" w:rsidRDefault="00B406AD" w:rsidP="00553949">
            <w:pPr>
              <w:jc w:val="both"/>
            </w:pPr>
            <w:r w:rsidRPr="00553949">
              <w:t>Хек</w:t>
            </w:r>
          </w:p>
        </w:tc>
        <w:tc>
          <w:tcPr>
            <w:tcW w:w="3075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034" w:type="dxa"/>
          </w:tcPr>
          <w:p w:rsidR="00B406AD" w:rsidRPr="00553949" w:rsidRDefault="00B406AD" w:rsidP="00553949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B406AD" w:rsidRDefault="00B406AD" w:rsidP="00987A6A">
      <w:pPr>
        <w:ind w:firstLine="567"/>
        <w:jc w:val="both"/>
        <w:rPr>
          <w:lang w:eastAsia="en-US"/>
        </w:rPr>
      </w:pPr>
    </w:p>
    <w:tbl>
      <w:tblPr>
        <w:tblW w:w="0" w:type="auto"/>
        <w:tblInd w:w="-106" w:type="dxa"/>
        <w:tblLook w:val="00A0"/>
      </w:tblPr>
      <w:tblGrid>
        <w:gridCol w:w="4747"/>
        <w:gridCol w:w="4747"/>
      </w:tblGrid>
      <w:tr w:rsidR="00B406AD">
        <w:tc>
          <w:tcPr>
            <w:tcW w:w="4747" w:type="dxa"/>
          </w:tcPr>
          <w:p w:rsidR="00B406AD" w:rsidRPr="00553949" w:rsidRDefault="00B406AD" w:rsidP="00553949">
            <w:pPr>
              <w:spacing w:before="60" w:after="60"/>
              <w:rPr>
                <w:sz w:val="22"/>
                <w:szCs w:val="22"/>
              </w:rPr>
            </w:pPr>
            <w:r w:rsidRPr="00553949">
              <w:rPr>
                <w:sz w:val="20"/>
                <w:szCs w:val="20"/>
                <w:lang w:eastAsia="en-US"/>
              </w:rPr>
              <w:t xml:space="preserve">ДАТА: </w:t>
            </w:r>
            <w:r w:rsidRPr="00553949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747" w:type="dxa"/>
          </w:tcPr>
          <w:p w:rsidR="00B406AD" w:rsidRPr="00553949" w:rsidRDefault="00B406AD" w:rsidP="0055394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after="240"/>
              <w:rPr>
                <w:sz w:val="20"/>
                <w:szCs w:val="20"/>
                <w:lang w:eastAsia="en-US"/>
              </w:rPr>
            </w:pPr>
            <w:r w:rsidRPr="00553949">
              <w:rPr>
                <w:sz w:val="20"/>
                <w:szCs w:val="20"/>
                <w:lang w:eastAsia="en-US"/>
              </w:rPr>
              <w:t>ПОДПИС /И ПЕЧАТ:</w:t>
            </w:r>
          </w:p>
          <w:p w:rsidR="00B406AD" w:rsidRPr="00553949" w:rsidRDefault="00B406AD" w:rsidP="0055394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sz w:val="20"/>
                <w:szCs w:val="20"/>
                <w:lang w:eastAsia="en-US"/>
              </w:rPr>
            </w:pPr>
            <w:r w:rsidRPr="00553949">
              <w:rPr>
                <w:sz w:val="20"/>
                <w:szCs w:val="20"/>
                <w:lang w:eastAsia="en-US"/>
              </w:rPr>
              <w:tab/>
            </w:r>
          </w:p>
          <w:p w:rsidR="00B406AD" w:rsidRPr="00553949" w:rsidRDefault="00B406AD" w:rsidP="00553949">
            <w:pPr>
              <w:pBdr>
                <w:top w:val="dotted" w:sz="4" w:space="1" w:color="auto"/>
              </w:pBd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</w:tabs>
              <w:ind w:left="17"/>
              <w:jc w:val="center"/>
              <w:rPr>
                <w:sz w:val="22"/>
                <w:szCs w:val="22"/>
              </w:rPr>
            </w:pPr>
            <w:r w:rsidRPr="00553949">
              <w:rPr>
                <w:i/>
                <w:iCs/>
                <w:vertAlign w:val="superscript"/>
                <w:lang w:eastAsia="en-US"/>
              </w:rPr>
              <w:t>(Имена и качество на представляващия участника)</w:t>
            </w:r>
          </w:p>
        </w:tc>
      </w:tr>
    </w:tbl>
    <w:p w:rsidR="00B406AD" w:rsidRPr="00CF2B7B" w:rsidRDefault="00B406AD" w:rsidP="00B558F7">
      <w:pPr>
        <w:spacing w:before="360" w:after="240"/>
        <w:ind w:firstLine="567"/>
        <w:jc w:val="both"/>
        <w:rPr>
          <w:lang w:eastAsia="en-US"/>
        </w:rPr>
      </w:pPr>
    </w:p>
    <w:p w:rsidR="00B406AD" w:rsidRPr="00083E61" w:rsidRDefault="00B406AD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B406AD" w:rsidRPr="00083E61" w:rsidRDefault="00B406AD" w:rsidP="00083E61">
      <w:pPr>
        <w:spacing w:before="240" w:after="240"/>
        <w:ind w:firstLine="567"/>
        <w:jc w:val="both"/>
        <w:rPr>
          <w:b/>
          <w:bCs/>
          <w:lang w:eastAsia="en-US"/>
        </w:rPr>
      </w:pPr>
    </w:p>
    <w:p w:rsidR="00B406AD" w:rsidRDefault="00B406AD" w:rsidP="00845094">
      <w:pPr>
        <w:pStyle w:val="FootnoteText"/>
        <w:shd w:val="clear" w:color="auto" w:fill="D9D9D9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  <w:p w:rsidR="00B406AD" w:rsidRDefault="00B406AD" w:rsidP="00845094">
      <w:pPr>
        <w:pStyle w:val="FootnoteText"/>
        <w:shd w:val="clear" w:color="auto" w:fill="D9D9D9"/>
        <w:jc w:val="both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  <w:p w:rsidR="00B406AD" w:rsidRPr="00083E61" w:rsidRDefault="00B406AD" w:rsidP="00083E61">
      <w:pPr>
        <w:spacing w:before="120"/>
        <w:ind w:firstLine="567"/>
        <w:jc w:val="both"/>
        <w:rPr>
          <w:lang w:eastAsia="en-US"/>
        </w:rPr>
      </w:pPr>
    </w:p>
    <w:sectPr w:rsidR="00B406AD" w:rsidRPr="00083E61" w:rsidSect="00F4017C">
      <w:footerReference w:type="default" r:id="rId7"/>
      <w:pgSz w:w="11906" w:h="16838"/>
      <w:pgMar w:top="1134" w:right="1134" w:bottom="851" w:left="1134" w:header="567" w:footer="0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6AD" w:rsidRDefault="00B406AD" w:rsidP="00BD1A58">
      <w:r>
        <w:separator/>
      </w:r>
    </w:p>
  </w:endnote>
  <w:endnote w:type="continuationSeparator" w:id="0">
    <w:p w:rsidR="00B406AD" w:rsidRDefault="00B406AD" w:rsidP="00BD1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6AD" w:rsidRPr="00DC1157" w:rsidRDefault="00B406AD" w:rsidP="00CF2B7B">
    <w:pPr>
      <w:pStyle w:val="Footer"/>
      <w:tabs>
        <w:tab w:val="clear" w:pos="4536"/>
        <w:tab w:val="clear" w:pos="9072"/>
      </w:tabs>
      <w:ind w:left="8789"/>
      <w:jc w:val="right"/>
    </w:pPr>
    <w:r w:rsidRPr="00DC1157">
      <w:rPr>
        <w:rFonts w:ascii="Arial Narrow" w:hAnsi="Arial Narrow" w:cs="Arial Narrow"/>
        <w:b/>
        <w:bCs/>
        <w:sz w:val="20"/>
        <w:szCs w:val="20"/>
      </w:rPr>
      <w:fldChar w:fldCharType="begin"/>
    </w:r>
    <w:r w:rsidRPr="00DC1157">
      <w:rPr>
        <w:rFonts w:ascii="Arial Narrow" w:hAnsi="Arial Narrow" w:cs="Arial Narrow"/>
        <w:b/>
        <w:bCs/>
        <w:sz w:val="20"/>
        <w:szCs w:val="20"/>
      </w:rPr>
      <w:instrText xml:space="preserve"> PAGE   \* MERGEFORMAT </w:instrTex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separate"/>
    </w:r>
    <w:r>
      <w:rPr>
        <w:rFonts w:ascii="Arial Narrow" w:hAnsi="Arial Narrow" w:cs="Arial Narrow"/>
        <w:b/>
        <w:bCs/>
        <w:noProof/>
        <w:sz w:val="20"/>
        <w:szCs w:val="20"/>
      </w:rPr>
      <w:t>2</w:t>
    </w:r>
    <w:r w:rsidRPr="00DC1157">
      <w:rPr>
        <w:rFonts w:ascii="Arial Narrow" w:hAnsi="Arial Narrow" w:cs="Arial Narrow"/>
        <w:b/>
        <w:bCs/>
        <w:sz w:val="20"/>
        <w:szCs w:val="20"/>
      </w:rPr>
      <w:fldChar w:fldCharType="end"/>
    </w:r>
  </w:p>
  <w:p w:rsidR="00B406AD" w:rsidRDefault="00B406AD" w:rsidP="00ED2401">
    <w:pPr>
      <w:pStyle w:val="Footer"/>
    </w:pPr>
  </w:p>
  <w:p w:rsidR="00B406AD" w:rsidRDefault="00B406A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6AD" w:rsidRDefault="00B406AD" w:rsidP="00BD1A58">
      <w:r>
        <w:separator/>
      </w:r>
    </w:p>
  </w:footnote>
  <w:footnote w:type="continuationSeparator" w:id="0">
    <w:p w:rsidR="00B406AD" w:rsidRDefault="00B406AD" w:rsidP="00BD1A58">
      <w:r>
        <w:continuationSeparator/>
      </w:r>
    </w:p>
  </w:footnote>
  <w:footnote w:id="1">
    <w:p w:rsidR="00B406AD" w:rsidRDefault="00B406AD" w:rsidP="00B558F7">
      <w:pPr>
        <w:pStyle w:val="FootnoteText"/>
        <w:shd w:val="clear" w:color="auto" w:fill="D9D9D9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контакт като наличието на факс номер не е задължително.</w:t>
      </w:r>
    </w:p>
  </w:footnote>
  <w:footnote w:id="2">
    <w:p w:rsidR="00B406AD" w:rsidRDefault="00B406AD" w:rsidP="00B558F7">
      <w:pPr>
        <w:pStyle w:val="FootnoteText"/>
        <w:shd w:val="clear" w:color="auto" w:fill="D9D9D9"/>
        <w:jc w:val="both"/>
      </w:pPr>
      <w:r w:rsidRPr="00987A6A">
        <w:rPr>
          <w:rStyle w:val="FootnoteReference"/>
          <w:sz w:val="18"/>
          <w:szCs w:val="18"/>
        </w:rPr>
        <w:footnoteRef/>
      </w:r>
      <w:r w:rsidRPr="00987A6A">
        <w:rPr>
          <w:sz w:val="18"/>
          <w:szCs w:val="18"/>
        </w:rPr>
        <w:t xml:space="preserve"> Посочват се изискуемите данни за производител и търговско наименование на всеки продукт. За удостоверяване съответствието с техническите спецификации и изисквания на възложителя, към техническото предложение за всеки продукт се представят заверени копия на: етикет и/или технологична документация на производителя и/или друга техническа документация, издадена от производител, съвкупно съдържащи информация, необходима и достатъчна за удостоверяване съответствието на предлаганите продукти с техническите спецификации. Документите се представят на български език.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hint="default"/>
        <w:b w:val="0"/>
        <w:bCs w:val="0"/>
      </w:rPr>
    </w:lvl>
    <w:lvl w:ilvl="1" w:tplc="0402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79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23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95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96" w:hanging="360"/>
      </w:pPr>
      <w:rPr>
        <w:rFonts w:ascii="Wingdings" w:hAnsi="Wingdings" w:cs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44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16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60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32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767" w:hanging="360"/>
      </w:pPr>
      <w:rPr>
        <w:rFonts w:ascii="Wingdings" w:hAnsi="Wingdings" w:cs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9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46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68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8247" w:hanging="360"/>
      </w:pPr>
      <w:rPr>
        <w:rFonts w:ascii="Wingdings" w:hAnsi="Wingdings" w:cs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  <w:i/>
        <w:iCs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bCs w:val="0"/>
        <w:i/>
        <w:iCs/>
        <w:color w:val="auto"/>
      </w:rPr>
    </w:lvl>
    <w:lvl w:ilvl="1" w:tplc="04020019">
      <w:start w:val="1"/>
      <w:numFmt w:val="lowerLetter"/>
      <w:lvlText w:val="%2."/>
      <w:lvlJc w:val="left"/>
      <w:pPr>
        <w:ind w:left="2716" w:hanging="360"/>
      </w:pPr>
    </w:lvl>
    <w:lvl w:ilvl="2" w:tplc="0402001B">
      <w:start w:val="1"/>
      <w:numFmt w:val="lowerRoman"/>
      <w:lvlText w:val="%3."/>
      <w:lvlJc w:val="right"/>
      <w:pPr>
        <w:ind w:left="3436" w:hanging="180"/>
      </w:pPr>
    </w:lvl>
    <w:lvl w:ilvl="3" w:tplc="0402000F">
      <w:start w:val="1"/>
      <w:numFmt w:val="decimal"/>
      <w:lvlText w:val="%4."/>
      <w:lvlJc w:val="left"/>
      <w:pPr>
        <w:ind w:left="4156" w:hanging="360"/>
      </w:pPr>
    </w:lvl>
    <w:lvl w:ilvl="4" w:tplc="04020019">
      <w:start w:val="1"/>
      <w:numFmt w:val="lowerLetter"/>
      <w:lvlText w:val="%5."/>
      <w:lvlJc w:val="left"/>
      <w:pPr>
        <w:ind w:left="4876" w:hanging="360"/>
      </w:pPr>
    </w:lvl>
    <w:lvl w:ilvl="5" w:tplc="0402001B">
      <w:start w:val="1"/>
      <w:numFmt w:val="lowerRoman"/>
      <w:lvlText w:val="%6."/>
      <w:lvlJc w:val="right"/>
      <w:pPr>
        <w:ind w:left="5596" w:hanging="180"/>
      </w:pPr>
    </w:lvl>
    <w:lvl w:ilvl="6" w:tplc="0402000F">
      <w:start w:val="1"/>
      <w:numFmt w:val="decimal"/>
      <w:lvlText w:val="%7."/>
      <w:lvlJc w:val="left"/>
      <w:pPr>
        <w:ind w:left="6316" w:hanging="360"/>
      </w:pPr>
    </w:lvl>
    <w:lvl w:ilvl="7" w:tplc="04020019">
      <w:start w:val="1"/>
      <w:numFmt w:val="lowerLetter"/>
      <w:lvlText w:val="%8."/>
      <w:lvlJc w:val="left"/>
      <w:pPr>
        <w:ind w:left="7036" w:hanging="360"/>
      </w:pPr>
    </w:lvl>
    <w:lvl w:ilvl="8" w:tplc="0402001B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bCs/>
        <w:i/>
        <w:iCs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cs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efaultTabStop w:val="709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1A58"/>
    <w:rsid w:val="00000613"/>
    <w:rsid w:val="0000553A"/>
    <w:rsid w:val="00016A73"/>
    <w:rsid w:val="000174F6"/>
    <w:rsid w:val="000176B5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2D0B"/>
    <w:rsid w:val="000660B3"/>
    <w:rsid w:val="00071EF8"/>
    <w:rsid w:val="00072561"/>
    <w:rsid w:val="00075A01"/>
    <w:rsid w:val="000767D6"/>
    <w:rsid w:val="00083E61"/>
    <w:rsid w:val="0008564B"/>
    <w:rsid w:val="000916F2"/>
    <w:rsid w:val="00091AB4"/>
    <w:rsid w:val="00092618"/>
    <w:rsid w:val="00094180"/>
    <w:rsid w:val="000951AE"/>
    <w:rsid w:val="000A20DF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685F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46AF"/>
    <w:rsid w:val="0020574A"/>
    <w:rsid w:val="00207674"/>
    <w:rsid w:val="002110C5"/>
    <w:rsid w:val="002175A0"/>
    <w:rsid w:val="00227853"/>
    <w:rsid w:val="00232D93"/>
    <w:rsid w:val="002350B5"/>
    <w:rsid w:val="002365C3"/>
    <w:rsid w:val="00245903"/>
    <w:rsid w:val="0024625A"/>
    <w:rsid w:val="00251241"/>
    <w:rsid w:val="00254112"/>
    <w:rsid w:val="00255777"/>
    <w:rsid w:val="002566E1"/>
    <w:rsid w:val="00261135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21ACF"/>
    <w:rsid w:val="00324A0D"/>
    <w:rsid w:val="00330CE3"/>
    <w:rsid w:val="003462F9"/>
    <w:rsid w:val="00353065"/>
    <w:rsid w:val="00370146"/>
    <w:rsid w:val="00371611"/>
    <w:rsid w:val="00374258"/>
    <w:rsid w:val="00383E46"/>
    <w:rsid w:val="003921F6"/>
    <w:rsid w:val="00394E7B"/>
    <w:rsid w:val="003B4146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56FA"/>
    <w:rsid w:val="00510289"/>
    <w:rsid w:val="00510AEC"/>
    <w:rsid w:val="00510D1C"/>
    <w:rsid w:val="00517F44"/>
    <w:rsid w:val="00523FC6"/>
    <w:rsid w:val="00525360"/>
    <w:rsid w:val="00526F10"/>
    <w:rsid w:val="005357F9"/>
    <w:rsid w:val="005474F1"/>
    <w:rsid w:val="00553949"/>
    <w:rsid w:val="005546F5"/>
    <w:rsid w:val="005606F4"/>
    <w:rsid w:val="00561863"/>
    <w:rsid w:val="005676BE"/>
    <w:rsid w:val="00571662"/>
    <w:rsid w:val="0057219A"/>
    <w:rsid w:val="00583A65"/>
    <w:rsid w:val="00585462"/>
    <w:rsid w:val="005860B7"/>
    <w:rsid w:val="00587FB8"/>
    <w:rsid w:val="005919BA"/>
    <w:rsid w:val="005A1541"/>
    <w:rsid w:val="005B119B"/>
    <w:rsid w:val="005B28C7"/>
    <w:rsid w:val="005C45AF"/>
    <w:rsid w:val="005C503F"/>
    <w:rsid w:val="005C7942"/>
    <w:rsid w:val="005D411C"/>
    <w:rsid w:val="005E0C07"/>
    <w:rsid w:val="005E4E38"/>
    <w:rsid w:val="005E6003"/>
    <w:rsid w:val="005E773C"/>
    <w:rsid w:val="005F4481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68BC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A5BB2"/>
    <w:rsid w:val="006A7A71"/>
    <w:rsid w:val="006B68B7"/>
    <w:rsid w:val="006C0A01"/>
    <w:rsid w:val="006C23C9"/>
    <w:rsid w:val="006C63A7"/>
    <w:rsid w:val="006E1A2D"/>
    <w:rsid w:val="006E33CA"/>
    <w:rsid w:val="006E37B8"/>
    <w:rsid w:val="006F0FBE"/>
    <w:rsid w:val="006F2A75"/>
    <w:rsid w:val="006F6828"/>
    <w:rsid w:val="0070082A"/>
    <w:rsid w:val="00707D50"/>
    <w:rsid w:val="0071044C"/>
    <w:rsid w:val="007109CD"/>
    <w:rsid w:val="00712BB9"/>
    <w:rsid w:val="00715D81"/>
    <w:rsid w:val="0072392F"/>
    <w:rsid w:val="0072473B"/>
    <w:rsid w:val="00724D59"/>
    <w:rsid w:val="0072793E"/>
    <w:rsid w:val="00735220"/>
    <w:rsid w:val="0073668F"/>
    <w:rsid w:val="00740476"/>
    <w:rsid w:val="00741B1B"/>
    <w:rsid w:val="00744D81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333B"/>
    <w:rsid w:val="008412D8"/>
    <w:rsid w:val="00845094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8F086A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41645"/>
    <w:rsid w:val="00955E17"/>
    <w:rsid w:val="00956978"/>
    <w:rsid w:val="00960767"/>
    <w:rsid w:val="00973C93"/>
    <w:rsid w:val="00977A83"/>
    <w:rsid w:val="009828F5"/>
    <w:rsid w:val="00984A3C"/>
    <w:rsid w:val="00987A6A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2A9A"/>
    <w:rsid w:val="00AB2E29"/>
    <w:rsid w:val="00AC5F89"/>
    <w:rsid w:val="00AC6892"/>
    <w:rsid w:val="00AD160A"/>
    <w:rsid w:val="00AD3450"/>
    <w:rsid w:val="00AE0B35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06AD"/>
    <w:rsid w:val="00B43191"/>
    <w:rsid w:val="00B45A16"/>
    <w:rsid w:val="00B46453"/>
    <w:rsid w:val="00B558F7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1747"/>
    <w:rsid w:val="00BA20B2"/>
    <w:rsid w:val="00BB3A9C"/>
    <w:rsid w:val="00BC6743"/>
    <w:rsid w:val="00BD050F"/>
    <w:rsid w:val="00BD1A58"/>
    <w:rsid w:val="00BD3786"/>
    <w:rsid w:val="00BD391D"/>
    <w:rsid w:val="00BE27F8"/>
    <w:rsid w:val="00BE4096"/>
    <w:rsid w:val="00BE49DE"/>
    <w:rsid w:val="00BE4F8E"/>
    <w:rsid w:val="00BE52B3"/>
    <w:rsid w:val="00BE62AB"/>
    <w:rsid w:val="00BF0F80"/>
    <w:rsid w:val="00BF57BC"/>
    <w:rsid w:val="00BF77DA"/>
    <w:rsid w:val="00C0000D"/>
    <w:rsid w:val="00C23BBD"/>
    <w:rsid w:val="00C27FF9"/>
    <w:rsid w:val="00C45429"/>
    <w:rsid w:val="00C54A8D"/>
    <w:rsid w:val="00C63D18"/>
    <w:rsid w:val="00C63E7B"/>
    <w:rsid w:val="00C72CA5"/>
    <w:rsid w:val="00C7795E"/>
    <w:rsid w:val="00C825DC"/>
    <w:rsid w:val="00C901CC"/>
    <w:rsid w:val="00C96664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2B7B"/>
    <w:rsid w:val="00CF5388"/>
    <w:rsid w:val="00D10FC4"/>
    <w:rsid w:val="00D1477B"/>
    <w:rsid w:val="00D148A6"/>
    <w:rsid w:val="00D220D5"/>
    <w:rsid w:val="00D46D54"/>
    <w:rsid w:val="00D55810"/>
    <w:rsid w:val="00D57F69"/>
    <w:rsid w:val="00D60361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1157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1C56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E15"/>
    <w:rsid w:val="00EA3DB6"/>
    <w:rsid w:val="00EB348F"/>
    <w:rsid w:val="00EB7EF9"/>
    <w:rsid w:val="00EC138F"/>
    <w:rsid w:val="00EC3417"/>
    <w:rsid w:val="00EC6130"/>
    <w:rsid w:val="00ED2364"/>
    <w:rsid w:val="00ED2401"/>
    <w:rsid w:val="00ED2E4E"/>
    <w:rsid w:val="00ED7BD3"/>
    <w:rsid w:val="00EE43F9"/>
    <w:rsid w:val="00EE57F0"/>
    <w:rsid w:val="00EE75B2"/>
    <w:rsid w:val="00EF2932"/>
    <w:rsid w:val="00F01306"/>
    <w:rsid w:val="00F050D5"/>
    <w:rsid w:val="00F06BF4"/>
    <w:rsid w:val="00F110F6"/>
    <w:rsid w:val="00F14C63"/>
    <w:rsid w:val="00F2447B"/>
    <w:rsid w:val="00F24826"/>
    <w:rsid w:val="00F30ACA"/>
    <w:rsid w:val="00F4017C"/>
    <w:rsid w:val="00F42256"/>
    <w:rsid w:val="00F42F09"/>
    <w:rsid w:val="00F47FEF"/>
    <w:rsid w:val="00F509D1"/>
    <w:rsid w:val="00F51E04"/>
    <w:rsid w:val="00F5731C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6264"/>
    <w:rsid w:val="00FF0F6B"/>
    <w:rsid w:val="00FF4387"/>
    <w:rsid w:val="00FF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qFormat="1"/>
    <w:lsdException w:name="Intense Quote" w:semiHidden="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qFormat="1"/>
    <w:lsdException w:name="Bibliography" w:uiPriority="37" w:unhideWhenUsed="1"/>
    <w:lsdException w:name="TOC Heading" w:semiHidden="0" w:qFormat="1"/>
  </w:latentStyles>
  <w:style w:type="paragraph" w:default="1" w:styleId="Normal">
    <w:name w:val="Normal"/>
    <w:qFormat/>
    <w:rsid w:val="001F020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bCs/>
      <w:caps/>
      <w:color w:val="003366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bCs/>
      <w:i/>
      <w:iCs/>
      <w:color w:val="00206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2618"/>
    <w:pPr>
      <w:keepNext/>
      <w:ind w:right="-28"/>
      <w:jc w:val="center"/>
      <w:outlineLvl w:val="3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2618"/>
    <w:pPr>
      <w:keepNext/>
      <w:ind w:right="-28"/>
      <w:outlineLvl w:val="4"/>
    </w:pPr>
    <w:rPr>
      <w:rFonts w:ascii="Arial Narrow" w:hAnsi="Arial Narrow" w:cs="Arial Narrow"/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2618"/>
    <w:pPr>
      <w:keepNext/>
      <w:spacing w:before="120"/>
      <w:jc w:val="center"/>
      <w:outlineLvl w:val="5"/>
    </w:pPr>
    <w:rPr>
      <w:rFonts w:ascii="Arial Narrow" w:hAnsi="Arial Narrow" w:cs="Arial Narrow"/>
      <w:b/>
      <w:bCs/>
      <w:sz w:val="16"/>
      <w:szCs w:val="16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hAnsi="Arial Narrow" w:cs="Arial Narrow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918E4"/>
    <w:rPr>
      <w:rFonts w:ascii="Times New Roman" w:hAnsi="Times New Roman" w:cs="Times New Roman"/>
      <w:b/>
      <w:bCs/>
      <w:caps/>
      <w:color w:val="003366"/>
      <w:sz w:val="28"/>
      <w:szCs w:val="28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282DF2"/>
    <w:rPr>
      <w:rFonts w:ascii="Times New Roman" w:hAnsi="Times New Roman" w:cs="Times New Roman"/>
      <w:b/>
      <w:bCs/>
      <w:i/>
      <w:iCs/>
      <w:color w:val="002060"/>
      <w:sz w:val="24"/>
      <w:szCs w:val="24"/>
      <w:lang w:eastAsia="bg-BG"/>
    </w:rPr>
  </w:style>
  <w:style w:type="character" w:customStyle="1" w:styleId="Heading3Char">
    <w:name w:val="Heading 3 Char"/>
    <w:basedOn w:val="DefaultParagraphFont"/>
    <w:link w:val="Heading3"/>
    <w:uiPriority w:val="99"/>
    <w:rsid w:val="00BE27F8"/>
    <w:rPr>
      <w:rFonts w:ascii="Arial Narrow" w:hAnsi="Arial Narrow" w:cs="Arial Narrow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092618"/>
    <w:rPr>
      <w:rFonts w:ascii="Arial Narrow" w:hAnsi="Arial Narrow" w:cs="Arial Narrow"/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D148A6"/>
    <w:pPr>
      <w:pBdr>
        <w:bottom w:val="single" w:sz="8" w:space="4" w:color="DDDDDD"/>
      </w:pBdr>
      <w:spacing w:after="300"/>
      <w:jc w:val="center"/>
    </w:pPr>
    <w:rPr>
      <w:rFonts w:ascii="Arial Narrow" w:hAnsi="Arial Narrow" w:cs="Arial Narrow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D148A6"/>
    <w:rPr>
      <w:rFonts w:ascii="Arial Narrow" w:hAnsi="Arial Narrow" w:cs="Arial Narrow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D148A6"/>
    <w:pPr>
      <w:numPr>
        <w:ilvl w:val="1"/>
      </w:numPr>
      <w:ind w:left="708" w:firstLine="567"/>
      <w:jc w:val="center"/>
    </w:pPr>
    <w:rPr>
      <w:rFonts w:ascii="Tahoma" w:hAnsi="Tahoma" w:cs="Tahoma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rsid w:val="00D148A6"/>
    <w:rPr>
      <w:rFonts w:ascii="Tahoma" w:hAnsi="Tahoma" w:cs="Tahoma"/>
      <w:i/>
      <w:iCs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D148A6"/>
    <w:rPr>
      <w:rFonts w:ascii="Times New Roman" w:hAnsi="Times New Roman" w:cs="Times New Roman"/>
      <w:b/>
      <w:bCs/>
      <w:sz w:val="24"/>
      <w:szCs w:val="24"/>
      <w:u w:val="single"/>
    </w:rPr>
  </w:style>
  <w:style w:type="paragraph" w:styleId="Quote">
    <w:name w:val="Quote"/>
    <w:basedOn w:val="Normal"/>
    <w:next w:val="Normal"/>
    <w:link w:val="QuoteChar"/>
    <w:uiPriority w:val="99"/>
    <w:qFormat/>
    <w:rsid w:val="00D148A6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rsid w:val="00D148A6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D148A6"/>
    <w:pPr>
      <w:pBdr>
        <w:bottom w:val="single" w:sz="4" w:space="4" w:color="DDDDDD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D148A6"/>
    <w:rPr>
      <w:b/>
      <w:bCs/>
      <w:i/>
      <w:i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1A5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D1A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  <w:szCs w:val="24"/>
    </w:rPr>
  </w:style>
  <w:style w:type="paragraph" w:styleId="BodyText2">
    <w:name w:val="Body Text 2"/>
    <w:basedOn w:val="Normal"/>
    <w:link w:val="BodyText2Char1"/>
    <w:uiPriority w:val="99"/>
    <w:semiHidden/>
    <w:rsid w:val="00BE27F8"/>
    <w:pPr>
      <w:spacing w:after="120"/>
      <w:ind w:left="283"/>
    </w:pPr>
  </w:style>
  <w:style w:type="character" w:customStyle="1" w:styleId="BodyText2Char">
    <w:name w:val="Body Text 2 Char"/>
    <w:basedOn w:val="DefaultParagraphFont"/>
    <w:link w:val="BodyText2"/>
    <w:uiPriority w:val="99"/>
    <w:rsid w:val="00BD1A58"/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2A6138"/>
    <w:pPr>
      <w:spacing w:line="276" w:lineRule="auto"/>
      <w:ind w:firstLine="0"/>
      <w:jc w:val="left"/>
      <w:outlineLvl w:val="9"/>
    </w:pPr>
    <w:rPr>
      <w:rFonts w:ascii="Tahoma" w:hAnsi="Tahoma" w:cs="Tahoma"/>
      <w:color w:val="A5A5A5"/>
    </w:rPr>
  </w:style>
  <w:style w:type="character" w:styleId="BookTitle">
    <w:name w:val="Book Title"/>
    <w:basedOn w:val="DefaultParagraphFont"/>
    <w:uiPriority w:val="99"/>
    <w:qFormat/>
    <w:rsid w:val="002A6138"/>
    <w:rPr>
      <w:b/>
      <w:bCs/>
      <w:smallCaps/>
      <w:spacing w:val="5"/>
    </w:rPr>
  </w:style>
  <w:style w:type="paragraph" w:styleId="BodyText">
    <w:name w:val="Body Text"/>
    <w:basedOn w:val="Normal"/>
    <w:link w:val="BodyTextChar"/>
    <w:uiPriority w:val="99"/>
    <w:rsid w:val="00400A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00AB0"/>
    <w:rPr>
      <w:rFonts w:ascii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rsid w:val="000B59FE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0B59FE"/>
    <w:pPr>
      <w:spacing w:before="120" w:after="120"/>
      <w:ind w:left="720" w:firstLine="567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0B59FE"/>
    <w:rPr>
      <w:rFonts w:ascii="Times New Roman" w:hAnsi="Times New Roman" w:cs="Times New Roman"/>
      <w:sz w:val="24"/>
      <w:szCs w:val="24"/>
      <w:lang w:eastAsia="bg-BG"/>
    </w:rPr>
  </w:style>
  <w:style w:type="table" w:customStyle="1" w:styleId="1">
    <w:name w:val="Мрежа в таблица1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Мрежа в таблица3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3921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41442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414425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rsid w:val="004144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425"/>
    <w:rPr>
      <w:rFonts w:ascii="Tahoma" w:hAnsi="Tahoma" w:cs="Tahoma"/>
      <w:sz w:val="16"/>
      <w:szCs w:val="16"/>
      <w:lang w:eastAsia="bg-BG"/>
    </w:rPr>
  </w:style>
  <w:style w:type="table" w:styleId="MediumGrid3-Accent1">
    <w:name w:val="Medium Grid 3 Accent 1"/>
    <w:basedOn w:val="TableNormal"/>
    <w:uiPriority w:val="99"/>
    <w:rsid w:val="00BE27F8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DDDDD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DDDDD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DDDDD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EEEE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EEEEE"/>
      </w:tcPr>
    </w:tblStylePr>
  </w:style>
  <w:style w:type="character" w:customStyle="1" w:styleId="ArialNarrow">
    <w:name w:val="Основен текст + Arial Narrow"/>
    <w:aliases w:val="9,5 pt"/>
    <w:basedOn w:val="DefaultParagraphFont"/>
    <w:uiPriority w:val="99"/>
    <w:rsid w:val="00BE27F8"/>
    <w:rPr>
      <w:rFonts w:ascii="Arial Narrow" w:eastAsia="Times New Roman" w:hAnsi="Arial Narrow" w:cs="Arial Narrow"/>
      <w:color w:val="000000"/>
      <w:spacing w:val="0"/>
      <w:w w:val="100"/>
      <w:position w:val="0"/>
      <w:sz w:val="19"/>
      <w:szCs w:val="19"/>
      <w:u w:val="none"/>
      <w:lang w:val="en-US"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BE27F8"/>
    <w:rPr>
      <w:rFonts w:ascii="Times New Roman" w:hAnsi="Times New Roman" w:cs="Times New Roman"/>
      <w:sz w:val="24"/>
      <w:szCs w:val="24"/>
      <w:lang w:eastAsia="bg-BG"/>
    </w:rPr>
  </w:style>
  <w:style w:type="paragraph" w:styleId="BodyText3">
    <w:name w:val="Body Text 3"/>
    <w:basedOn w:val="Normal"/>
    <w:link w:val="BodyText3Char"/>
    <w:uiPriority w:val="99"/>
    <w:rsid w:val="00E008D3"/>
    <w:pPr>
      <w:pBdr>
        <w:top w:val="threeDEngrave" w:sz="6" w:space="1" w:color="D9D9D9"/>
        <w:bottom w:val="threeDEmboss" w:sz="6" w:space="1" w:color="D9D9D9"/>
      </w:pBdr>
      <w:shd w:val="clear" w:color="auto" w:fill="FFFFCC"/>
      <w:spacing w:before="240" w:after="240"/>
      <w:jc w:val="both"/>
    </w:pPr>
    <w:rPr>
      <w:b/>
      <w:bCs/>
      <w:caps/>
    </w:rPr>
  </w:style>
  <w:style w:type="character" w:customStyle="1" w:styleId="BodyText3Char">
    <w:name w:val="Body Text 3 Char"/>
    <w:basedOn w:val="DefaultParagraphFont"/>
    <w:link w:val="BodyText3"/>
    <w:uiPriority w:val="99"/>
    <w:rsid w:val="00E008D3"/>
    <w:rPr>
      <w:rFonts w:ascii="Times New Roman" w:hAnsi="Times New Roman" w:cs="Times New Roman"/>
      <w:b/>
      <w:bCs/>
      <w:caps/>
      <w:sz w:val="24"/>
      <w:szCs w:val="24"/>
      <w:shd w:val="clear" w:color="auto" w:fill="FFFFCC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BE62AB"/>
    <w:pPr>
      <w:spacing w:before="240" w:after="240"/>
      <w:ind w:firstLine="567"/>
      <w:jc w:val="both"/>
    </w:pPr>
    <w:rPr>
      <w:b/>
      <w:bCs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62AB"/>
    <w:rPr>
      <w:b/>
      <w:bCs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B558F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58F7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B558F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2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2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423</Words>
  <Characters>2416</Characters>
  <Application>Microsoft Office Outlook</Application>
  <DocSecurity>0</DocSecurity>
  <Lines>0</Lines>
  <Paragraphs>0</Paragraphs>
  <ScaleCrop>false</ScaleCrop>
  <Company>Municipality Of Plovdiv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a_hasova</dc:creator>
  <cp:keywords/>
  <dc:description/>
  <cp:lastModifiedBy>Adv_Hristov</cp:lastModifiedBy>
  <cp:revision>4</cp:revision>
  <cp:lastPrinted>2014-06-25T12:03:00Z</cp:lastPrinted>
  <dcterms:created xsi:type="dcterms:W3CDTF">2019-09-06T17:02:00Z</dcterms:created>
  <dcterms:modified xsi:type="dcterms:W3CDTF">2019-10-05T11:24:00Z</dcterms:modified>
</cp:coreProperties>
</file>